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B87" w:rsidRPr="00C71D95" w:rsidRDefault="004D6B87" w:rsidP="00EE5B4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2012-2013 </w:t>
      </w:r>
      <w:r w:rsidRPr="00C71D95">
        <w:rPr>
          <w:rFonts w:ascii="Times New Roman" w:hAnsi="Times New Roman" w:cs="Times New Roman"/>
          <w:b/>
          <w:bCs/>
        </w:rPr>
        <w:t xml:space="preserve"> EDUCATION YEAR </w:t>
      </w:r>
      <w:r>
        <w:rPr>
          <w:rFonts w:ascii="Times New Roman" w:hAnsi="Times New Roman" w:cs="Times New Roman"/>
          <w:b/>
          <w:bCs/>
        </w:rPr>
        <w:t>………………..</w:t>
      </w:r>
      <w:r w:rsidRPr="00C71D95">
        <w:rPr>
          <w:rFonts w:ascii="Times New Roman" w:hAnsi="Times New Roman" w:cs="Times New Roman"/>
          <w:b/>
          <w:bCs/>
        </w:rPr>
        <w:t xml:space="preserve"> PRIMARY SCHOOL 2 nd TERM 2nd EXAM FOR 4TH grades</w:t>
      </w:r>
    </w:p>
    <w:p w:rsidR="004D6B87" w:rsidRPr="00C71D95" w:rsidRDefault="004D6B87" w:rsidP="00EE5B45">
      <w:pPr>
        <w:rPr>
          <w:rFonts w:ascii="Times New Roman" w:hAnsi="Times New Roman" w:cs="Times New Roman"/>
          <w:b/>
          <w:bCs/>
        </w:rPr>
      </w:pPr>
      <w:r w:rsidRPr="00C71D95">
        <w:rPr>
          <w:rFonts w:ascii="Times New Roman" w:hAnsi="Times New Roman" w:cs="Times New Roman"/>
          <w:b/>
          <w:bCs/>
        </w:rPr>
        <w:t xml:space="preserve">NAME-SURNAME:                                  </w:t>
      </w:r>
    </w:p>
    <w:p w:rsidR="004D6B87" w:rsidRPr="00AC0785" w:rsidRDefault="004D6B87" w:rsidP="00EE5B45">
      <w:pPr>
        <w:rPr>
          <w:rFonts w:ascii="Times New Roman" w:hAnsi="Times New Roman" w:cs="Times New Roman"/>
        </w:rPr>
      </w:pPr>
      <w:r w:rsidRPr="00C71D95">
        <w:rPr>
          <w:rFonts w:ascii="Times New Roman" w:hAnsi="Times New Roman" w:cs="Times New Roman"/>
          <w:b/>
          <w:bCs/>
        </w:rPr>
        <w:t xml:space="preserve"> NUMBER:            </w:t>
      </w:r>
      <w:r>
        <w:rPr>
          <w:rFonts w:ascii="Times New Roman" w:hAnsi="Times New Roman" w:cs="Times New Roman"/>
          <w:b/>
          <w:bCs/>
        </w:rPr>
        <w:t xml:space="preserve">                 </w:t>
      </w:r>
      <w:r w:rsidRPr="00C71D95">
        <w:rPr>
          <w:rFonts w:ascii="Times New Roman" w:hAnsi="Times New Roman" w:cs="Times New Roman"/>
          <w:b/>
          <w:bCs/>
        </w:rPr>
        <w:t xml:space="preserve">   CLASS</w:t>
      </w:r>
      <w:r>
        <w:rPr>
          <w:rFonts w:ascii="Times New Roman" w:hAnsi="Times New Roman" w:cs="Times New Roman"/>
        </w:rPr>
        <w:t>:</w:t>
      </w:r>
    </w:p>
    <w:p w:rsidR="004D6B87" w:rsidRPr="00D60264" w:rsidRDefault="004D6B87" w:rsidP="00EE5B45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alt="1215_17497_md" style="position:absolute;left:0;text-align:left;margin-left:153.2pt;margin-top:23.15pt;width:68.25pt;height:72.75pt;z-index:-251664896;visibility:visible">
            <v:imagedata r:id="rId5" o:title=""/>
          </v:shape>
        </w:pict>
      </w:r>
      <w:r w:rsidRPr="00D60264">
        <w:rPr>
          <w:rFonts w:ascii="Comic Sans MS" w:hAnsi="Comic Sans MS" w:cs="Comic Sans MS"/>
          <w:b/>
          <w:bCs/>
          <w:i/>
          <w:iCs/>
          <w:sz w:val="20"/>
          <w:szCs w:val="20"/>
        </w:rPr>
        <w:t>EŞLEŞTİRİNİZ.</w:t>
      </w: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(6*3=18)</w:t>
      </w:r>
    </w:p>
    <w:p w:rsidR="004D6B87" w:rsidRDefault="004D6B87" w:rsidP="00EE5B45">
      <w:pPr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Resim 2" o:spid="_x0000_s1027" type="#_x0000_t75" alt="1230_17500_md" style="position:absolute;margin-left:74.45pt;margin-top:2.35pt;width:69pt;height:63.75pt;z-index:-251665920;visibility:visible">
            <v:imagedata r:id="rId6" o:title=""/>
          </v:shape>
        </w:pict>
      </w:r>
      <w:r>
        <w:rPr>
          <w:noProof/>
          <w:lang w:eastAsia="tr-TR"/>
        </w:rPr>
        <w:pict>
          <v:shape id="Resim 1" o:spid="_x0000_s1028" type="#_x0000_t75" alt="100_17506_md" style="position:absolute;margin-left:-5.05pt;margin-top:2.35pt;width:63.75pt;height:69pt;z-index:-251666944;visibility:visible">
            <v:imagedata r:id="rId7" o:title=""/>
          </v:shape>
        </w:pict>
      </w:r>
    </w:p>
    <w:p w:rsidR="004D6B87" w:rsidRDefault="004D6B87" w:rsidP="00EE5B45">
      <w:pPr>
        <w:rPr>
          <w:rFonts w:ascii="Times New Roman" w:hAnsi="Times New Roman" w:cs="Times New Roman"/>
          <w:b/>
          <w:bCs/>
        </w:rPr>
      </w:pPr>
    </w:p>
    <w:p w:rsidR="004D6B87" w:rsidRDefault="004D6B87" w:rsidP="00EE5B45">
      <w:pPr>
        <w:rPr>
          <w:rFonts w:ascii="Times New Roman" w:hAnsi="Times New Roman" w:cs="Times New Roman"/>
          <w:b/>
          <w:bCs/>
        </w:rPr>
      </w:pPr>
    </w:p>
    <w:p w:rsidR="004D6B87" w:rsidRDefault="004D6B87" w:rsidP="00EE5B45">
      <w:pPr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Resim 3" o:spid="_x0000_s1029" type="#_x0000_t75" alt="time3" style="position:absolute;margin-left:153.2pt;margin-top:16.45pt;width:66.75pt;height:67.5pt;z-index:-251661824;visibility:visible">
            <v:imagedata r:id="rId8" o:title=""/>
          </v:shape>
        </w:pict>
      </w:r>
      <w:r>
        <w:rPr>
          <w:noProof/>
          <w:lang w:eastAsia="tr-TR"/>
        </w:rPr>
        <w:pict>
          <v:shape id="Resim 49" o:spid="_x0000_s1030" type="#_x0000_t75" alt="04:15 Uhr" style="position:absolute;margin-left:69.95pt;margin-top:16.45pt;width:77.25pt;height:70.5pt;z-index:-251663872;visibility:visible">
            <v:imagedata r:id="rId9" o:title=""/>
          </v:shape>
        </w:pict>
      </w:r>
      <w:r>
        <w:rPr>
          <w:noProof/>
          <w:lang w:eastAsia="tr-TR"/>
        </w:rPr>
        <w:pict>
          <v:shape id="Resim 28" o:spid="_x0000_s1031" type="#_x0000_t75" alt="18:45 Uhr" style="position:absolute;margin-left:-14.05pt;margin-top:16.45pt;width:76.5pt;height:70.5pt;z-index:-251662848;visibility:visible">
            <v:imagedata r:id="rId10" o:title=""/>
          </v:shape>
        </w:pict>
      </w:r>
      <w:r>
        <w:rPr>
          <w:rFonts w:ascii="Times New Roman" w:hAnsi="Times New Roman" w:cs="Times New Roman"/>
          <w:b/>
          <w:bCs/>
        </w:rPr>
        <w:t>1)________      2) _________          3)  ________</w:t>
      </w:r>
    </w:p>
    <w:p w:rsidR="004D6B87" w:rsidRDefault="004D6B87" w:rsidP="00EE5B45">
      <w:pPr>
        <w:rPr>
          <w:rFonts w:ascii="Times New Roman" w:hAnsi="Times New Roman" w:cs="Times New Roman"/>
          <w:b/>
          <w:bCs/>
        </w:rPr>
      </w:pPr>
    </w:p>
    <w:p w:rsidR="004D6B87" w:rsidRDefault="004D6B87" w:rsidP="00EE5B45">
      <w:pPr>
        <w:rPr>
          <w:rFonts w:ascii="Times New Roman" w:hAnsi="Times New Roman" w:cs="Times New Roman"/>
          <w:b/>
          <w:bCs/>
        </w:rPr>
      </w:pPr>
    </w:p>
    <w:p w:rsidR="004D6B87" w:rsidRDefault="004D6B87" w:rsidP="00EE5B45">
      <w:pPr>
        <w:rPr>
          <w:rFonts w:ascii="Times New Roman" w:hAnsi="Times New Roman" w:cs="Times New Roman"/>
          <w:b/>
          <w:bCs/>
        </w:rPr>
      </w:pPr>
    </w:p>
    <w:p w:rsidR="004D6B87" w:rsidRPr="000F7211" w:rsidRDefault="004D6B87" w:rsidP="000F721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4)_______       5)__________      6)_________</w:t>
      </w:r>
    </w:p>
    <w:p w:rsidR="004D6B87" w:rsidRPr="00D60264" w:rsidRDefault="004D6B87" w:rsidP="00D60264">
      <w:pPr>
        <w:pStyle w:val="NoSpacing"/>
        <w:spacing w:line="360" w:lineRule="auto"/>
        <w:rPr>
          <w:rFonts w:ascii="Comic Sans MS" w:hAnsi="Comic Sans MS" w:cs="Comic Sans MS"/>
          <w:sz w:val="20"/>
          <w:szCs w:val="20"/>
        </w:rPr>
      </w:pPr>
      <w:r w:rsidRPr="00D60264">
        <w:rPr>
          <w:rFonts w:ascii="Comic Sans MS" w:hAnsi="Comic Sans MS" w:cs="Comic Sans MS"/>
          <w:sz w:val="20"/>
          <w:szCs w:val="20"/>
        </w:rPr>
        <w:t xml:space="preserve">a.It is </w:t>
      </w:r>
      <w:r>
        <w:rPr>
          <w:rFonts w:ascii="Comic Sans MS" w:hAnsi="Comic Sans MS" w:cs="Comic Sans MS"/>
          <w:sz w:val="20"/>
          <w:szCs w:val="20"/>
        </w:rPr>
        <w:t>fifteen</w:t>
      </w:r>
      <w:r w:rsidRPr="00D60264">
        <w:rPr>
          <w:rFonts w:ascii="Comic Sans MS" w:hAnsi="Comic Sans MS" w:cs="Comic Sans MS"/>
          <w:sz w:val="20"/>
          <w:szCs w:val="20"/>
        </w:rPr>
        <w:t xml:space="preserve"> twelve</w:t>
      </w:r>
    </w:p>
    <w:p w:rsidR="004D6B87" w:rsidRPr="00D60264" w:rsidRDefault="004D6B87" w:rsidP="00D60264">
      <w:pPr>
        <w:pStyle w:val="NoSpacing"/>
        <w:spacing w:line="360" w:lineRule="auto"/>
        <w:rPr>
          <w:rFonts w:ascii="Comic Sans MS" w:hAnsi="Comic Sans MS" w:cs="Comic Sans MS"/>
          <w:sz w:val="20"/>
          <w:szCs w:val="20"/>
        </w:rPr>
      </w:pPr>
      <w:r w:rsidRPr="00D60264">
        <w:rPr>
          <w:rFonts w:ascii="Comic Sans MS" w:hAnsi="Comic Sans MS" w:cs="Comic Sans MS"/>
          <w:sz w:val="20"/>
          <w:szCs w:val="20"/>
        </w:rPr>
        <w:t>b.It is one o’clock.</w:t>
      </w:r>
      <w:r w:rsidRPr="00D60264">
        <w:rPr>
          <w:rFonts w:ascii="Comic Sans MS" w:hAnsi="Comic Sans MS" w:cs="Comic Sans MS"/>
          <w:sz w:val="20"/>
          <w:szCs w:val="20"/>
        </w:rPr>
        <w:tab/>
      </w:r>
      <w:r w:rsidRPr="00D60264">
        <w:rPr>
          <w:rFonts w:ascii="Comic Sans MS" w:hAnsi="Comic Sans MS" w:cs="Comic Sans MS"/>
          <w:sz w:val="20"/>
          <w:szCs w:val="20"/>
        </w:rPr>
        <w:tab/>
      </w:r>
    </w:p>
    <w:p w:rsidR="004D6B87" w:rsidRPr="00D60264" w:rsidRDefault="004D6B87" w:rsidP="00D60264">
      <w:pPr>
        <w:pStyle w:val="NoSpacing"/>
        <w:spacing w:line="360" w:lineRule="auto"/>
        <w:rPr>
          <w:rFonts w:ascii="Comic Sans MS" w:hAnsi="Comic Sans MS" w:cs="Comic Sans MS"/>
          <w:sz w:val="20"/>
          <w:szCs w:val="20"/>
        </w:rPr>
      </w:pPr>
      <w:r w:rsidRPr="00D60264">
        <w:rPr>
          <w:rFonts w:ascii="Comic Sans MS" w:hAnsi="Comic Sans MS" w:cs="Comic Sans MS"/>
          <w:sz w:val="20"/>
          <w:szCs w:val="20"/>
        </w:rPr>
        <w:t>c.It is  a quarter to seven.</w:t>
      </w:r>
    </w:p>
    <w:p w:rsidR="004D6B87" w:rsidRPr="00D60264" w:rsidRDefault="004D6B87" w:rsidP="00D60264">
      <w:pPr>
        <w:pStyle w:val="NoSpacing"/>
        <w:spacing w:line="360" w:lineRule="auto"/>
        <w:rPr>
          <w:rFonts w:ascii="Comic Sans MS" w:hAnsi="Comic Sans MS" w:cs="Comic Sans MS"/>
          <w:sz w:val="20"/>
          <w:szCs w:val="20"/>
        </w:rPr>
      </w:pPr>
      <w:r w:rsidRPr="00D60264">
        <w:rPr>
          <w:rFonts w:ascii="Comic Sans MS" w:hAnsi="Comic Sans MS" w:cs="Comic Sans MS"/>
          <w:sz w:val="20"/>
          <w:szCs w:val="20"/>
        </w:rPr>
        <w:t>d.It is half past twelve.</w:t>
      </w:r>
    </w:p>
    <w:p w:rsidR="004D6B87" w:rsidRPr="00D60264" w:rsidRDefault="004D6B87" w:rsidP="00D60264">
      <w:pPr>
        <w:pStyle w:val="NoSpacing"/>
        <w:spacing w:line="360" w:lineRule="auto"/>
        <w:rPr>
          <w:rFonts w:ascii="Comic Sans MS" w:hAnsi="Comic Sans MS" w:cs="Comic Sans MS"/>
          <w:sz w:val="20"/>
          <w:szCs w:val="20"/>
        </w:rPr>
      </w:pPr>
      <w:r w:rsidRPr="00D60264">
        <w:rPr>
          <w:rFonts w:ascii="Comic Sans MS" w:hAnsi="Comic Sans MS" w:cs="Comic Sans MS"/>
          <w:sz w:val="20"/>
          <w:szCs w:val="20"/>
        </w:rPr>
        <w:t xml:space="preserve">e.It is five o’clock. </w:t>
      </w:r>
      <w:r w:rsidRPr="00D60264">
        <w:rPr>
          <w:rFonts w:ascii="Comic Sans MS" w:hAnsi="Comic Sans MS" w:cs="Comic Sans MS"/>
          <w:sz w:val="20"/>
          <w:szCs w:val="20"/>
        </w:rPr>
        <w:tab/>
      </w:r>
    </w:p>
    <w:p w:rsidR="004D6B87" w:rsidRPr="00C71D95" w:rsidRDefault="004D6B87" w:rsidP="00C71D95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60264">
        <w:t>f.It is  a quarter past four</w:t>
      </w:r>
      <w:r>
        <w:rPr>
          <w:rFonts w:ascii="Times New Roman" w:hAnsi="Times New Roman" w:cs="Times New Roman"/>
          <w:sz w:val="24"/>
          <w:szCs w:val="24"/>
        </w:rPr>
        <w:t>.</w:t>
      </w:r>
      <w:r>
        <w:t xml:space="preserve">               </w:t>
      </w:r>
    </w:p>
    <w:p w:rsidR="004D6B87" w:rsidRPr="0019002D" w:rsidRDefault="004D6B87" w:rsidP="00C71D95">
      <w:pPr>
        <w:rPr>
          <w:rFonts w:ascii="Comic Sans MS" w:hAnsi="Comic Sans MS" w:cs="Comic Sans MS"/>
          <w:b/>
          <w:bCs/>
          <w:i/>
          <w:iCs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5.5pt;margin-top:17.3pt;width:210.45pt;height:128.45pt;z-index:251664896">
            <v:textbox>
              <w:txbxContent>
                <w:p w:rsidR="004D6B87" w:rsidRDefault="004D6B87" w:rsidP="00C71D95">
                  <w:pPr>
                    <w:rPr>
                      <w:rFonts w:ascii="Verdana" w:hAnsi="Verdana" w:cs="Verdana"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Verdana" w:hAnsi="Verdana" w:cs="Verdana"/>
                      <w:noProof/>
                      <w:sz w:val="20"/>
                      <w:szCs w:val="20"/>
                      <w:lang w:eastAsia="tr-TR"/>
                    </w:rPr>
                    <w:t>Questions:</w:t>
                  </w:r>
                </w:p>
                <w:p w:rsidR="004D6B87" w:rsidRPr="0019002D" w:rsidRDefault="004D6B87" w:rsidP="00C71D95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9002D">
                    <w:rPr>
                      <w:rFonts w:ascii="Comic Sans MS" w:hAnsi="Comic Sans MS" w:cs="Comic Sans MS"/>
                      <w:noProof/>
                      <w:sz w:val="20"/>
                      <w:szCs w:val="20"/>
                      <w:lang w:eastAsia="tr-TR"/>
                    </w:rPr>
                    <w:t xml:space="preserve">1. </w:t>
                  </w:r>
                  <w:r w:rsidRPr="0019002D">
                    <w:rPr>
                      <w:rFonts w:ascii="Comic Sans MS" w:hAnsi="Comic Sans MS" w:cs="Comic Sans MS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What</w:t>
                  </w:r>
                  <w:r w:rsidRPr="0019002D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r w:rsidRPr="0019002D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is the day today?</w:t>
                  </w:r>
                </w:p>
                <w:p w:rsidR="004D6B87" w:rsidRPr="0019002D" w:rsidRDefault="004D6B87" w:rsidP="00C71D95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9002D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2. </w:t>
                  </w:r>
                  <w:r w:rsidRPr="0019002D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How old is she?</w:t>
                  </w:r>
                </w:p>
                <w:p w:rsidR="004D6B87" w:rsidRPr="0019002D" w:rsidRDefault="004D6B87" w:rsidP="00C71D95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9002D">
                    <w:rPr>
                      <w:rFonts w:ascii="Comic Sans MS" w:hAnsi="Comic Sans MS" w:cs="Comic Sans MS"/>
                      <w:sz w:val="20"/>
                      <w:szCs w:val="20"/>
                    </w:rPr>
                    <w:t>3.</w:t>
                  </w:r>
                  <w:r w:rsidRPr="0019002D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When is your birthday?</w:t>
                  </w:r>
                </w:p>
                <w:p w:rsidR="004D6B87" w:rsidRDefault="004D6B87" w:rsidP="00C71D95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002D">
                    <w:rPr>
                      <w:rFonts w:ascii="Comic Sans MS" w:hAnsi="Comic Sans MS" w:cs="Comic Sans MS"/>
                      <w:sz w:val="20"/>
                      <w:szCs w:val="20"/>
                    </w:rPr>
                    <w:t>4.</w:t>
                  </w:r>
                  <w:r w:rsidRPr="0019002D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What is the time?</w:t>
                  </w:r>
                  <w:r w:rsidRPr="005A2413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</w:p>
                <w:p w:rsidR="004D6B87" w:rsidRDefault="004D6B87" w:rsidP="00C71D95"/>
              </w:txbxContent>
            </v:textbox>
          </v:shape>
        </w:pict>
      </w:r>
      <w:r>
        <w:rPr>
          <w:rFonts w:ascii="Comic Sans MS" w:hAnsi="Comic Sans MS" w:cs="Comic Sans MS"/>
          <w:b/>
          <w:bCs/>
          <w:i/>
          <w:iCs/>
          <w:noProof/>
          <w:sz w:val="20"/>
          <w:szCs w:val="20"/>
          <w:lang w:eastAsia="tr-TR"/>
        </w:rPr>
        <w:t>B)</w:t>
      </w:r>
      <w:r w:rsidRPr="0019002D">
        <w:rPr>
          <w:rFonts w:ascii="Comic Sans MS" w:hAnsi="Comic Sans MS" w:cs="Comic Sans MS"/>
          <w:b/>
          <w:bCs/>
          <w:i/>
          <w:iCs/>
          <w:noProof/>
          <w:sz w:val="20"/>
          <w:szCs w:val="20"/>
          <w:lang w:eastAsia="tr-TR"/>
        </w:rPr>
        <w:t xml:space="preserve"> Sorularla cevapları eşleştirin</w:t>
      </w:r>
      <w:r>
        <w:rPr>
          <w:rFonts w:ascii="Comic Sans MS" w:hAnsi="Comic Sans MS" w:cs="Comic Sans MS"/>
          <w:b/>
          <w:bCs/>
          <w:i/>
          <w:iCs/>
          <w:noProof/>
          <w:sz w:val="20"/>
          <w:szCs w:val="20"/>
          <w:lang w:eastAsia="tr-TR"/>
        </w:rPr>
        <w:t xml:space="preserve"> 4x3p=12</w:t>
      </w:r>
      <w:r w:rsidRPr="0019002D">
        <w:rPr>
          <w:rFonts w:ascii="Comic Sans MS" w:hAnsi="Comic Sans MS" w:cs="Comic Sans MS"/>
          <w:b/>
          <w:bCs/>
          <w:i/>
          <w:iCs/>
          <w:noProof/>
          <w:sz w:val="20"/>
          <w:szCs w:val="20"/>
          <w:lang w:eastAsia="tr-TR"/>
        </w:rPr>
        <w:t>p</w:t>
      </w:r>
    </w:p>
    <w:p w:rsidR="004D6B87" w:rsidRDefault="004D6B87" w:rsidP="00C71D95">
      <w:pPr>
        <w:rPr>
          <w:rFonts w:ascii="Verdana" w:hAnsi="Verdana" w:cs="Verdana"/>
          <w:noProof/>
          <w:sz w:val="20"/>
          <w:szCs w:val="20"/>
          <w:lang w:eastAsia="tr-TR"/>
        </w:rPr>
      </w:pPr>
    </w:p>
    <w:p w:rsidR="004D6B87" w:rsidRDefault="004D6B87" w:rsidP="00C71D95">
      <w:pPr>
        <w:rPr>
          <w:rFonts w:ascii="Times New Roman" w:hAnsi="Times New Roman" w:cs="Times New Roman"/>
          <w:sz w:val="18"/>
          <w:szCs w:val="18"/>
        </w:rPr>
      </w:pPr>
    </w:p>
    <w:p w:rsidR="004D6B87" w:rsidRDefault="004D6B87" w:rsidP="00C71D95">
      <w:pPr>
        <w:rPr>
          <w:rFonts w:ascii="Times New Roman" w:hAnsi="Times New Roman" w:cs="Times New Roman"/>
          <w:sz w:val="18"/>
          <w:szCs w:val="18"/>
        </w:rPr>
      </w:pPr>
    </w:p>
    <w:p w:rsidR="004D6B87" w:rsidRDefault="004D6B87" w:rsidP="00C71D95">
      <w:pPr>
        <w:rPr>
          <w:rFonts w:ascii="Verdana" w:hAnsi="Verdana" w:cs="Verdana"/>
          <w:sz w:val="20"/>
          <w:szCs w:val="20"/>
        </w:rPr>
      </w:pPr>
    </w:p>
    <w:p w:rsidR="004D6B87" w:rsidRDefault="004D6B87" w:rsidP="00C71D95">
      <w:pPr>
        <w:rPr>
          <w:rFonts w:ascii="Verdana" w:hAnsi="Verdana" w:cs="Verdana"/>
          <w:sz w:val="20"/>
          <w:szCs w:val="20"/>
        </w:rPr>
      </w:pPr>
    </w:p>
    <w:p w:rsidR="004D6B87" w:rsidRDefault="004D6B87" w:rsidP="00C71D95">
      <w:pPr>
        <w:rPr>
          <w:rFonts w:ascii="Verdana" w:hAnsi="Verdana" w:cs="Verdana"/>
          <w:sz w:val="20"/>
          <w:szCs w:val="20"/>
        </w:rPr>
      </w:pPr>
      <w:r>
        <w:rPr>
          <w:noProof/>
          <w:lang w:eastAsia="tr-TR"/>
        </w:rPr>
        <w:pict>
          <v:shape id="_x0000_s1033" type="#_x0000_t202" style="position:absolute;margin-left:5.5pt;margin-top:10.55pt;width:208.2pt;height:117pt;z-index:251665920">
            <v:textbox>
              <w:txbxContent>
                <w:p w:rsidR="004D6B87" w:rsidRDefault="004D6B87" w:rsidP="00C71D95">
                  <w:pPr>
                    <w:rPr>
                      <w:rFonts w:ascii="Verdana" w:hAnsi="Verdana" w:cs="Verdana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sz w:val="20"/>
                      <w:szCs w:val="20"/>
                    </w:rPr>
                    <w:t>Answers:</w:t>
                  </w:r>
                </w:p>
                <w:p w:rsidR="004D6B87" w:rsidRPr="0019002D" w:rsidRDefault="004D6B87" w:rsidP="00C71D95">
                  <w:pPr>
                    <w:pStyle w:val="NoSpacing"/>
                    <w:spacing w:line="36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9002D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a) She is six years old.</w:t>
                  </w:r>
                </w:p>
                <w:p w:rsidR="004D6B87" w:rsidRPr="0019002D" w:rsidRDefault="004D6B87" w:rsidP="00C71D95">
                  <w:pPr>
                    <w:pStyle w:val="NoSpacing"/>
                    <w:spacing w:line="36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9002D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b) It’s Friday.</w:t>
                  </w:r>
                </w:p>
                <w:p w:rsidR="004D6B87" w:rsidRPr="0019002D" w:rsidRDefault="004D6B87" w:rsidP="00C71D95">
                  <w:pPr>
                    <w:pStyle w:val="NoSpacing"/>
                    <w:spacing w:line="36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9002D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c) It’s half past eight</w:t>
                  </w:r>
                </w:p>
                <w:p w:rsidR="004D6B87" w:rsidRPr="0019002D" w:rsidRDefault="004D6B87" w:rsidP="00C71D95">
                  <w:pPr>
                    <w:pStyle w:val="NoSpacing"/>
                    <w:spacing w:line="36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9002D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d) My birthday is in November.</w:t>
                  </w:r>
                </w:p>
                <w:p w:rsidR="004D6B87" w:rsidRDefault="004D6B87" w:rsidP="00C71D95"/>
              </w:txbxContent>
            </v:textbox>
          </v:shape>
        </w:pict>
      </w:r>
    </w:p>
    <w:p w:rsidR="004D6B87" w:rsidRDefault="004D6B87" w:rsidP="00C71D95">
      <w:pPr>
        <w:rPr>
          <w:rFonts w:ascii="Verdana" w:hAnsi="Verdana" w:cs="Verdana"/>
          <w:sz w:val="20"/>
          <w:szCs w:val="20"/>
        </w:rPr>
      </w:pPr>
    </w:p>
    <w:p w:rsidR="004D6B87" w:rsidRDefault="004D6B87" w:rsidP="00C71D95">
      <w:pPr>
        <w:rPr>
          <w:rFonts w:ascii="Verdana" w:hAnsi="Verdana" w:cs="Verdana"/>
          <w:sz w:val="20"/>
          <w:szCs w:val="20"/>
        </w:rPr>
      </w:pPr>
    </w:p>
    <w:p w:rsidR="004D6B87" w:rsidRDefault="004D6B87" w:rsidP="00C71D95">
      <w:pPr>
        <w:rPr>
          <w:rFonts w:ascii="Verdana" w:hAnsi="Verdana" w:cs="Verdana"/>
          <w:b/>
          <w:bCs/>
          <w:sz w:val="20"/>
          <w:szCs w:val="20"/>
        </w:rPr>
      </w:pPr>
    </w:p>
    <w:p w:rsidR="004D6B87" w:rsidRDefault="004D6B87" w:rsidP="00C71D95">
      <w:pPr>
        <w:rPr>
          <w:rFonts w:ascii="Verdana" w:hAnsi="Verdana" w:cs="Verdana"/>
          <w:sz w:val="20"/>
          <w:szCs w:val="20"/>
        </w:rPr>
      </w:pPr>
    </w:p>
    <w:p w:rsidR="004D6B87" w:rsidRDefault="004D6B87" w:rsidP="0090449F"/>
    <w:p w:rsidR="004D6B87" w:rsidRPr="00C71D95" w:rsidRDefault="004D6B87" w:rsidP="0090449F">
      <w:pPr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1. ___   2. ___     3.___</w:t>
      </w:r>
      <w:r>
        <w:rPr>
          <w:rFonts w:ascii="Verdana" w:hAnsi="Verdana" w:cs="Verdana"/>
          <w:sz w:val="20"/>
          <w:szCs w:val="20"/>
        </w:rPr>
        <w:tab/>
        <w:t>4. ___</w:t>
      </w:r>
    </w:p>
    <w:p w:rsidR="004D6B87" w:rsidRPr="00C71D95" w:rsidRDefault="004D6B87" w:rsidP="0090449F">
      <w:r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  <w:t>C</w:t>
      </w:r>
      <w:r w:rsidRPr="0090449F"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  <w:t>. Tabloya göre doğru cümlelere Tru</w:t>
      </w:r>
      <w:r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  <w:t>e, yanlış cümlelere False yazın 6*3=18</w:t>
      </w:r>
    </w:p>
    <w:tbl>
      <w:tblPr>
        <w:tblW w:w="56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5"/>
        <w:gridCol w:w="1146"/>
        <w:gridCol w:w="1146"/>
        <w:gridCol w:w="1408"/>
        <w:gridCol w:w="1274"/>
      </w:tblGrid>
      <w:tr w:rsidR="004D6B87" w:rsidRPr="00C8393B">
        <w:trPr>
          <w:trHeight w:val="851"/>
        </w:trPr>
        <w:tc>
          <w:tcPr>
            <w:tcW w:w="695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46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C8393B">
              <w:rPr>
                <w:rFonts w:ascii="Verdana" w:hAnsi="Verdana" w:cs="Verdana"/>
                <w:sz w:val="20"/>
                <w:szCs w:val="20"/>
              </w:rPr>
              <w:t>Monday</w:t>
            </w:r>
          </w:p>
        </w:tc>
        <w:tc>
          <w:tcPr>
            <w:tcW w:w="1146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C8393B">
              <w:rPr>
                <w:rFonts w:ascii="Verdana" w:hAnsi="Verdana" w:cs="Verdana"/>
                <w:sz w:val="20"/>
                <w:szCs w:val="20"/>
              </w:rPr>
              <w:t>Tuesday</w:t>
            </w:r>
          </w:p>
        </w:tc>
        <w:tc>
          <w:tcPr>
            <w:tcW w:w="1408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C8393B">
              <w:rPr>
                <w:rFonts w:ascii="Verdana" w:hAnsi="Verdana" w:cs="Verdana"/>
                <w:sz w:val="20"/>
                <w:szCs w:val="20"/>
              </w:rPr>
              <w:t>Wednesday</w:t>
            </w:r>
          </w:p>
        </w:tc>
        <w:tc>
          <w:tcPr>
            <w:tcW w:w="1274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C8393B">
              <w:rPr>
                <w:rFonts w:ascii="Verdana" w:hAnsi="Verdana" w:cs="Verdana"/>
                <w:sz w:val="20"/>
                <w:szCs w:val="20"/>
              </w:rPr>
              <w:t>Thursday</w:t>
            </w:r>
          </w:p>
        </w:tc>
      </w:tr>
      <w:tr w:rsidR="004D6B87" w:rsidRPr="00C8393B">
        <w:trPr>
          <w:trHeight w:val="851"/>
        </w:trPr>
        <w:tc>
          <w:tcPr>
            <w:tcW w:w="695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C8393B">
              <w:rPr>
                <w:rFonts w:ascii="Verdana" w:hAnsi="Verdana" w:cs="Verdana"/>
                <w:sz w:val="20"/>
                <w:szCs w:val="20"/>
              </w:rPr>
              <w:t>Ali</w:t>
            </w:r>
          </w:p>
        </w:tc>
        <w:tc>
          <w:tcPr>
            <w:tcW w:w="1146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hyperlink r:id="rId11" w:tooltip="&quot;Formats: WMF, EPS, JPG, GIF&quot; " w:history="1">
              <w:r>
                <w:rPr>
                  <w:noProof/>
                  <w:lang w:eastAsia="tr-TR"/>
                </w:rPr>
                <w:pict>
                  <v:shape id="Resim 97" o:spid="_x0000_i1025" type="#_x0000_t75" alt="http://static.arttoday.com/thm/thm11/CL/5344_2005010018/000803_1077_30/000803_1077_3038_v__v.thm.jpg" href="http://schools-demo.clipart.com/search/close-up?oid=3737719&amp;q=art&amp;s=211&amp;a=a&amp;cid=&amp;fic=0&amp;k_mode=all&amp;k_exc=&amp;q_jpeg=1&amp;q_gif=1&amp;q_color=1&amp;q_bw=1&amp;q_eps=1&amp;q_wmf=1&amp;q_psd=1&amp;q_png=1&amp;date=&amp;i" title="&quot;Formats: WMF, EPS, JPG, GIF&quot; " style="width:37.5pt;height:50.25pt;visibility:visible" o:button="t">
                    <v:fill o:detectmouseclick="t"/>
                    <v:imagedata r:id="rId12" r:href="rId13"/>
                  </v:shape>
                </w:pict>
              </w:r>
            </w:hyperlink>
          </w:p>
        </w:tc>
        <w:tc>
          <w:tcPr>
            <w:tcW w:w="1146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hyperlink r:id="rId14" w:history="1">
              <w:r w:rsidRPr="00C15B1D">
                <w:rPr>
                  <w:b/>
                  <w:bCs/>
                  <w:noProof/>
                  <w:color w:val="0000FF"/>
                  <w:lang w:eastAsia="tr-TR"/>
                </w:rPr>
                <w:pict>
                  <v:shape id="Resim 98" o:spid="_x0000_i1026" type="#_x0000_t75" alt="yasam_hangi_dersi_neden_sevelim_17" href="http://images.google.com.tr/imgres?imgurl=http://www.istegenc.com.tr/content/images/content_2006/eylul/yasam/yasam_hangi_dersi_neden_sevelim_17.jpg&amp;imgrefurl=http://www.istegenc.com.tr/content/yasam/article.asp?lngarticleid=3502&amp;usg=__Xq1zk7xpA6UELhJT5BheDJSBsxo=&amp;h=200&amp;w=175&amp;sz=13&amp;hl=tr&amp;start=8&amp;tbnid=oZms1dPYyHkX7M:&amp;tbnh=104&amp;tbnw=91&amp;prev=/images?q=ingilizce+dersi&amp;gbv=2" style="width:42pt;height:57.75pt;visibility:visible" o:button="t">
                    <v:fill o:detectmouseclick="t"/>
                    <v:imagedata r:id="rId15" o:title=""/>
                  </v:shape>
                </w:pict>
              </w:r>
            </w:hyperlink>
          </w:p>
        </w:tc>
        <w:tc>
          <w:tcPr>
            <w:tcW w:w="1408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hyperlink r:id="rId16" w:tooltip="&quot;Formats: WMF, EPS, JPG, GIF&quot; " w:history="1">
              <w:r>
                <w:rPr>
                  <w:noProof/>
                  <w:lang w:eastAsia="tr-TR"/>
                </w:rPr>
                <w:pict>
                  <v:shape id="Resim 99" o:spid="_x0000_i1027" type="#_x0000_t75" alt="http://static.arttoday.com/thm/thm11/CL/5433_2005010014/000803_1055_85/000803_1055_8518_v__v.thm.jpg" href="http://schools-demo.clipart.com/search/close-up?oid=3778995&amp;q=music&amp;s=1&amp;a=a&amp;k_mode=all&amp;k_exc=&amp;q_jpeg=1&amp;q_gif=1&amp;q_color=1&amp;q_bw=1&amp;q_eps=1&amp;q_wmf=1&amp;q_psd=1&amp;q_png=1&amp;date=&amp;i" title="&quot;Formats: WMF, EPS, JPG, GIF&quot; " style="width:51pt;height:41.25pt;visibility:visible" o:button="t">
                    <v:fill o:detectmouseclick="t"/>
                    <v:imagedata r:id="rId17" r:href="rId18"/>
                  </v:shape>
                </w:pict>
              </w:r>
            </w:hyperlink>
          </w:p>
        </w:tc>
        <w:tc>
          <w:tcPr>
            <w:tcW w:w="1274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hyperlink r:id="rId19" w:history="1">
              <w:r w:rsidRPr="00C15B1D">
                <w:rPr>
                  <w:b/>
                  <w:bCs/>
                  <w:noProof/>
                  <w:color w:val="0000FF"/>
                  <w:lang w:eastAsia="tr-TR"/>
                </w:rPr>
                <w:pict>
                  <v:shape id="Resim 100" o:spid="_x0000_i1028" type="#_x0000_t75" alt="computer_clipart_pc" href="http://images.google.com.tr/imgres?imgurl=http://www.spelman.edu/wcenter/cwp/images/computer_clipart_pc.gif&amp;imgrefurl=http://www.spelman.edu/wcenter/cwp/RESOURCES_PAGES/resources.html&amp;usg=__mNE1vz8InlnZapJ6MSM4twLsz7U=&amp;h=200&amp;w=175&amp;sz=21&amp;hl=tr&amp;start=2&amp;tbnid=vRvh7dtBAayHGM:&amp;tbnh=104&amp;tbnw=91&amp;prev=/images?q=computer+clipart&amp;gbv=2" style="width:39pt;height:54pt;visibility:visible" o:button="t">
                    <v:fill o:detectmouseclick="t"/>
                    <v:imagedata r:id="rId20" o:title=""/>
                  </v:shape>
                </w:pict>
              </w:r>
            </w:hyperlink>
          </w:p>
        </w:tc>
      </w:tr>
      <w:tr w:rsidR="004D6B87" w:rsidRPr="00C8393B">
        <w:trPr>
          <w:trHeight w:val="851"/>
        </w:trPr>
        <w:tc>
          <w:tcPr>
            <w:tcW w:w="695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C8393B">
              <w:rPr>
                <w:rFonts w:ascii="Verdana" w:hAnsi="Verdana" w:cs="Verdana"/>
                <w:sz w:val="20"/>
                <w:szCs w:val="20"/>
              </w:rPr>
              <w:t>Ayşe</w:t>
            </w:r>
          </w:p>
        </w:tc>
        <w:tc>
          <w:tcPr>
            <w:tcW w:w="1146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hyperlink r:id="rId21" w:history="1">
              <w:r w:rsidRPr="00C15B1D">
                <w:rPr>
                  <w:b/>
                  <w:bCs/>
                  <w:noProof/>
                  <w:color w:val="0000FF"/>
                  <w:lang w:eastAsia="tr-TR"/>
                </w:rPr>
                <w:pict>
                  <v:shape id="Resim 101" o:spid="_x0000_i1029" type="#_x0000_t75" alt="yasam_hangi_dersi_neden_sevelim_17" href="http://images.google.com.tr/imgres?imgurl=http://www.istegenc.com.tr/content/images/content_2006/eylul/yasam/yasam_hangi_dersi_neden_sevelim_17.jpg&amp;imgrefurl=http://www.istegenc.com.tr/content/yasam/article.asp?lngarticleid=3502&amp;usg=__Xq1zk7xpA6UELhJT5BheDJSBsxo=&amp;h=200&amp;w=175&amp;sz=13&amp;hl=tr&amp;start=8&amp;tbnid=oZms1dPYyHkX7M:&amp;tbnh=104&amp;tbnw=91&amp;prev=/images?q=ingilizce+dersi&amp;gbv=2" style="width:42pt;height:57.75pt;visibility:visible" o:button="t">
                    <v:fill o:detectmouseclick="t"/>
                    <v:imagedata r:id="rId15" o:title=""/>
                  </v:shape>
                </w:pict>
              </w:r>
            </w:hyperlink>
          </w:p>
        </w:tc>
        <w:tc>
          <w:tcPr>
            <w:tcW w:w="1146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hyperlink r:id="rId22" w:history="1">
              <w:r w:rsidRPr="00C15B1D">
                <w:rPr>
                  <w:rFonts w:ascii="Verdana" w:hAnsi="Verdana" w:cs="Verdana"/>
                  <w:noProof/>
                  <w:sz w:val="20"/>
                  <w:szCs w:val="20"/>
                  <w:lang w:eastAsia="tr-TR"/>
                </w:rPr>
                <w:pict>
                  <v:shape id="ipfc2qmGCsffn2BEM:" o:spid="_x0000_i1030" type="#_x0000_t75" alt="u21266601" href="http://images.google.com.tr/imgres?imgurl=http://www.fotosearch.com/bthumb/UNC/UNC201/u21266601.jpg&amp;imgrefurl=http://www.fotosearch.com/clip-art/mathematics.html&amp;usg=__IW4zrW7LXrXb4i7Y3y-oUkgsrXc=&amp;h=143&amp;w=170&amp;sz=11&amp;hl=tr&amp;start=1&amp;um=1&amp;itbs=1&amp;tbnid=c2qmGCsffn2BEM:&amp;tbnh=83&amp;tbnw=99&amp;prev=/images?q=maths+clipart&amp;um=1&amp;hl=tr&amp;sa=G&amp;rlz=1T4SUNC_trTR364TR364&amp;tbs=" style="width:42pt;height:58.5pt;visibility:visible" o:button="t">
                    <v:fill o:detectmouseclick="t"/>
                    <v:imagedata r:id="rId23" o:title=""/>
                  </v:shape>
                </w:pict>
              </w:r>
            </w:hyperlink>
          </w:p>
        </w:tc>
        <w:tc>
          <w:tcPr>
            <w:tcW w:w="1408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C15B1D">
              <w:rPr>
                <w:rFonts w:ascii="Verdana" w:hAnsi="Verdana" w:cs="Verdana"/>
                <w:noProof/>
                <w:sz w:val="20"/>
                <w:szCs w:val="20"/>
                <w:lang w:eastAsia="tr-TR"/>
              </w:rPr>
              <w:pict>
                <v:shape id="Resim 94" o:spid="_x0000_i1031" type="#_x0000_t75" style="width:63.75pt;height:58.5pt;visibility:visible">
                  <v:imagedata r:id="rId24" o:title=""/>
                </v:shape>
              </w:pict>
            </w:r>
          </w:p>
        </w:tc>
        <w:tc>
          <w:tcPr>
            <w:tcW w:w="1274" w:type="dxa"/>
          </w:tcPr>
          <w:p w:rsidR="004D6B87" w:rsidRPr="00C8393B" w:rsidRDefault="004D6B87" w:rsidP="00C8393B">
            <w:pPr>
              <w:spacing w:after="0" w:line="240" w:lineRule="auto"/>
              <w:rPr>
                <w:rFonts w:ascii="Verdana" w:hAnsi="Verdana" w:cs="Verdana"/>
                <w:sz w:val="20"/>
                <w:szCs w:val="20"/>
              </w:rPr>
            </w:pPr>
            <w:r w:rsidRPr="00C15B1D">
              <w:rPr>
                <w:rFonts w:ascii="Verdana" w:hAnsi="Verdana" w:cs="Verdana"/>
                <w:noProof/>
                <w:sz w:val="20"/>
                <w:szCs w:val="20"/>
                <w:lang w:eastAsia="tr-TR"/>
              </w:rPr>
              <w:pict>
                <v:shape id="Resim 14" o:spid="_x0000_i1032" type="#_x0000_t75" alt="ઢ¼" style="width:30pt;height:66pt;visibility:visible">
                  <v:imagedata r:id="rId25" o:title=""/>
                </v:shape>
              </w:pict>
            </w:r>
          </w:p>
        </w:tc>
      </w:tr>
    </w:tbl>
    <w:p w:rsidR="004D6B87" w:rsidRDefault="004D6B87" w:rsidP="0090449F">
      <w:pPr>
        <w:spacing w:line="360" w:lineRule="auto"/>
        <w:rPr>
          <w:rFonts w:ascii="Verdana" w:hAnsi="Verdana" w:cs="Verdana"/>
          <w:sz w:val="20"/>
          <w:szCs w:val="20"/>
        </w:rPr>
      </w:pPr>
    </w:p>
    <w:p w:rsidR="004D6B87" w:rsidRPr="00ED4F0A" w:rsidRDefault="004D6B87" w:rsidP="006D5A3E">
      <w:pPr>
        <w:pStyle w:val="NoSpacing"/>
        <w:spacing w:line="480" w:lineRule="auto"/>
        <w:rPr>
          <w:rFonts w:ascii="Comic Sans MS" w:hAnsi="Comic Sans MS" w:cs="Comic Sans MS"/>
          <w:sz w:val="20"/>
          <w:szCs w:val="20"/>
        </w:rPr>
      </w:pPr>
      <w:r w:rsidRPr="006D5A3E">
        <w:rPr>
          <w:rFonts w:ascii="Comic Sans MS" w:hAnsi="Comic Sans MS" w:cs="Comic Sans MS"/>
          <w:b/>
          <w:bCs/>
          <w:sz w:val="20"/>
          <w:szCs w:val="20"/>
        </w:rPr>
        <w:t xml:space="preserve">1. </w:t>
      </w:r>
      <w:r w:rsidRPr="00ED4F0A">
        <w:rPr>
          <w:rFonts w:ascii="Comic Sans MS" w:hAnsi="Comic Sans MS" w:cs="Comic Sans MS"/>
          <w:sz w:val="20"/>
          <w:szCs w:val="20"/>
        </w:rPr>
        <w:t>Ayşe has got English on Monday.  _______</w:t>
      </w:r>
    </w:p>
    <w:p w:rsidR="004D6B87" w:rsidRPr="00ED4F0A" w:rsidRDefault="004D6B87" w:rsidP="006D5A3E">
      <w:pPr>
        <w:pStyle w:val="NoSpacing"/>
        <w:spacing w:line="480" w:lineRule="auto"/>
        <w:rPr>
          <w:rFonts w:ascii="Comic Sans MS" w:hAnsi="Comic Sans MS" w:cs="Comic Sans MS"/>
          <w:sz w:val="20"/>
          <w:szCs w:val="20"/>
        </w:rPr>
      </w:pPr>
      <w:r w:rsidRPr="00ED4F0A">
        <w:rPr>
          <w:rFonts w:ascii="Comic Sans MS" w:hAnsi="Comic Sans MS" w:cs="Comic Sans MS"/>
          <w:sz w:val="20"/>
          <w:szCs w:val="20"/>
        </w:rPr>
        <w:t>2. Ali has got Art on Wednesday.    ________</w:t>
      </w:r>
    </w:p>
    <w:p w:rsidR="004D6B87" w:rsidRPr="00ED4F0A" w:rsidRDefault="004D6B87" w:rsidP="006D5A3E">
      <w:pPr>
        <w:pStyle w:val="NoSpacing"/>
        <w:spacing w:line="480" w:lineRule="auto"/>
        <w:rPr>
          <w:rFonts w:ascii="Comic Sans MS" w:hAnsi="Comic Sans MS" w:cs="Comic Sans MS"/>
          <w:sz w:val="20"/>
          <w:szCs w:val="20"/>
        </w:rPr>
      </w:pPr>
      <w:r w:rsidRPr="00ED4F0A">
        <w:rPr>
          <w:rFonts w:ascii="Comic Sans MS" w:hAnsi="Comic Sans MS" w:cs="Comic Sans MS"/>
          <w:sz w:val="20"/>
          <w:szCs w:val="20"/>
        </w:rPr>
        <w:t>3. Ali has got English on Tuesday.  ________</w:t>
      </w:r>
    </w:p>
    <w:p w:rsidR="004D6B87" w:rsidRPr="00ED4F0A" w:rsidRDefault="004D6B87" w:rsidP="006D5A3E">
      <w:pPr>
        <w:pStyle w:val="NoSpacing"/>
        <w:spacing w:line="480" w:lineRule="auto"/>
        <w:rPr>
          <w:rFonts w:ascii="Comic Sans MS" w:hAnsi="Comic Sans MS" w:cs="Comic Sans MS"/>
          <w:sz w:val="20"/>
          <w:szCs w:val="20"/>
        </w:rPr>
      </w:pPr>
      <w:r w:rsidRPr="00ED4F0A">
        <w:rPr>
          <w:rFonts w:ascii="Comic Sans MS" w:hAnsi="Comic Sans MS" w:cs="Comic Sans MS"/>
          <w:sz w:val="20"/>
          <w:szCs w:val="20"/>
        </w:rPr>
        <w:t>4. Ayşe has got Science on Thursday._________</w:t>
      </w:r>
    </w:p>
    <w:p w:rsidR="004D6B87" w:rsidRPr="00ED4F0A" w:rsidRDefault="004D6B87" w:rsidP="006D5A3E">
      <w:pPr>
        <w:pStyle w:val="NoSpacing"/>
        <w:spacing w:line="480" w:lineRule="auto"/>
        <w:rPr>
          <w:rFonts w:ascii="Comic Sans MS" w:hAnsi="Comic Sans MS" w:cs="Comic Sans MS"/>
          <w:sz w:val="20"/>
          <w:szCs w:val="20"/>
        </w:rPr>
      </w:pPr>
      <w:r w:rsidRPr="00ED4F0A">
        <w:rPr>
          <w:rFonts w:ascii="Comic Sans MS" w:hAnsi="Comic Sans MS" w:cs="Comic Sans MS"/>
          <w:sz w:val="20"/>
          <w:szCs w:val="20"/>
        </w:rPr>
        <w:t xml:space="preserve">5. Ayşe has got P.E on Tuesday._________ </w:t>
      </w:r>
    </w:p>
    <w:p w:rsidR="004D6B87" w:rsidRPr="00ED4F0A" w:rsidRDefault="004D6B87" w:rsidP="00C71D95">
      <w:pPr>
        <w:pStyle w:val="NoSpacing"/>
        <w:spacing w:line="480" w:lineRule="auto"/>
        <w:rPr>
          <w:rFonts w:ascii="Comic Sans MS" w:hAnsi="Comic Sans MS" w:cs="Comic Sans MS"/>
          <w:sz w:val="20"/>
          <w:szCs w:val="20"/>
        </w:rPr>
      </w:pPr>
      <w:r w:rsidRPr="00ED4F0A">
        <w:t>6. Ali has got Music on Wednesday.________</w:t>
      </w:r>
    </w:p>
    <w:p w:rsidR="004D6B87" w:rsidRPr="004943FD" w:rsidRDefault="004D6B87" w:rsidP="0019002D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D</w:t>
      </w:r>
      <w:r w:rsidRPr="004943FD">
        <w:rPr>
          <w:rFonts w:ascii="Comic Sans MS" w:hAnsi="Comic Sans MS" w:cs="Comic Sans MS"/>
          <w:b/>
          <w:bCs/>
          <w:i/>
          <w:iCs/>
          <w:sz w:val="20"/>
          <w:szCs w:val="20"/>
        </w:rPr>
        <w:t>) Resimlere bakarak yaşlarını yazınız. 5*3=15</w:t>
      </w:r>
    </w:p>
    <w:p w:rsidR="004D6B87" w:rsidRDefault="004D6B87" w:rsidP="0019002D">
      <w:pPr>
        <w:rPr>
          <w:rFonts w:ascii="Verdana" w:hAnsi="Verdana" w:cs="Verdana"/>
          <w:sz w:val="20"/>
          <w:szCs w:val="20"/>
        </w:rPr>
      </w:pPr>
    </w:p>
    <w:p w:rsidR="004D6B87" w:rsidRDefault="004D6B87" w:rsidP="0019002D">
      <w:pPr>
        <w:rPr>
          <w:rFonts w:ascii="Verdana" w:hAnsi="Verdana" w:cs="Verdana"/>
          <w:sz w:val="20"/>
          <w:szCs w:val="20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4" type="#_x0000_t61" style="position:absolute;margin-left:91.9pt;margin-top:-1.5pt;width:172.5pt;height:58.5pt;z-index:251659776" adj="-3663,17945">
            <v:textbox>
              <w:txbxContent>
                <w:p w:rsidR="004D6B87" w:rsidRPr="00827E4A" w:rsidRDefault="004D6B87" w:rsidP="00827E4A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827E4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1)How old are you?</w:t>
                  </w:r>
                </w:p>
                <w:p w:rsidR="004D6B87" w:rsidRDefault="004D6B87" w:rsidP="00827E4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____________________________</w:t>
                  </w:r>
                </w:p>
                <w:p w:rsidR="004D6B87" w:rsidRPr="00827E4A" w:rsidRDefault="004D6B87" w:rsidP="00827E4A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5" style="position:absolute;margin-left:5.35pt;margin-top:-8.25pt;width:46.5pt;height:27pt;z-index:251658752">
            <v:textbox>
              <w:txbxContent>
                <w:p w:rsidR="004D6B87" w:rsidRPr="00827E4A" w:rsidRDefault="004D6B87">
                  <w:pPr>
                    <w:rPr>
                      <w:rFonts w:ascii="Comic Sans MS" w:hAnsi="Comic Sans MS" w:cs="Comic Sans MS"/>
                    </w:rPr>
                  </w:pPr>
                  <w:r w:rsidRPr="00827E4A">
                    <w:rPr>
                      <w:rFonts w:ascii="Comic Sans MS" w:hAnsi="Comic Sans MS" w:cs="Comic Sans MS"/>
                    </w:rPr>
                    <w:t>You</w:t>
                  </w:r>
                </w:p>
              </w:txbxContent>
            </v:textbox>
          </v:rect>
        </w:pict>
      </w:r>
    </w:p>
    <w:p w:rsidR="004D6B87" w:rsidRDefault="004D6B87" w:rsidP="006D5A3E">
      <w:pPr>
        <w:spacing w:line="48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41" o:spid="_x0000_s1036" type="#_x0000_t75" alt="http://www.imajlar.com/free_clipart/kid_clipart/kid_clipart_girl_smiling.gif" style="position:absolute;margin-left:7.15pt;margin-top:0;width:54pt;height:1in;z-index:251657728;visibility:visible">
            <v:imagedata r:id="rId26" o:title=""/>
          </v:shape>
        </w:pict>
      </w:r>
    </w:p>
    <w:p w:rsidR="004D6B87" w:rsidRPr="006D5A3E" w:rsidRDefault="004D6B87" w:rsidP="006D5A3E">
      <w:pPr>
        <w:spacing w:line="480" w:lineRule="auto"/>
        <w:rPr>
          <w:rFonts w:ascii="Comic Sans MS" w:hAnsi="Comic Sans MS" w:cs="Comic Sans MS"/>
          <w:sz w:val="20"/>
          <w:szCs w:val="20"/>
        </w:rPr>
      </w:pPr>
    </w:p>
    <w:p w:rsidR="004D6B87" w:rsidRPr="006D5A3E" w:rsidRDefault="004D6B87" w:rsidP="00054793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rect id="_x0000_s1037" style="position:absolute;margin-left:3.05pt;margin-top:1.8pt;width:1in;height:21pt;z-index:251660800">
            <v:textbox>
              <w:txbxContent>
                <w:p w:rsidR="004D6B87" w:rsidRDefault="004D6B87">
                  <w:r>
                    <w:t>Furkan  -6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group id="_x0000_s1038" style="position:absolute;margin-left:-1.4pt;margin-top:.8pt;width:86.55pt;height:102.75pt;z-index:251656704" coordorigin="5607,4347" coordsize="2012,2520">
            <v:shape id="_x0000_s1039" type="#_x0000_t75" style="position:absolute;left:5787;top:4887;width:1832;height:1980">
              <v:imagedata r:id="rId27" o:title=""/>
            </v:shape>
            <v:shape id="_x0000_s1040" type="#_x0000_t202" style="position:absolute;left:5607;top:4347;width:1620;height:540" filled="f" stroked="f">
              <v:textbox style="mso-next-textbox:#_x0000_s1040">
                <w:txbxContent>
                  <w:p w:rsidR="004D6B87" w:rsidRPr="00827E4A" w:rsidRDefault="004D6B87" w:rsidP="00B54A22">
                    <w:pPr>
                      <w:rPr>
                        <w:rFonts w:ascii="Comic Sans MS" w:hAnsi="Comic Sans MS" w:cs="Comic Sans MS"/>
                        <w:b/>
                        <w:bCs/>
                        <w:sz w:val="20"/>
                        <w:szCs w:val="20"/>
                        <w:lang w:val="es-ES"/>
                      </w:rPr>
                    </w:pPr>
                    <w:r>
                      <w:rPr>
                        <w:rFonts w:ascii="Comic Sans MS" w:hAnsi="Comic Sans MS" w:cs="Comic Sans MS"/>
                        <w:sz w:val="20"/>
                        <w:szCs w:val="20"/>
                        <w:lang w:val="es-ES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_x0000_s1041" type="#_x0000_t61" style="position:absolute;margin-left:85.15pt;margin-top:6.05pt;width:172.5pt;height:58.5pt;z-index:251661824" adj="-3663,17945">
            <v:textbox>
              <w:txbxContent>
                <w:p w:rsidR="004D6B87" w:rsidRPr="00827E4A" w:rsidRDefault="004D6B87" w:rsidP="005955D0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827E4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1)How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old is Furkan</w:t>
                  </w:r>
                  <w:r w:rsidRPr="00827E4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?</w:t>
                  </w:r>
                </w:p>
                <w:p w:rsidR="004D6B87" w:rsidRDefault="004D6B87" w:rsidP="005955D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____________________________</w:t>
                  </w:r>
                </w:p>
                <w:p w:rsidR="004D6B87" w:rsidRPr="00827E4A" w:rsidRDefault="004D6B87" w:rsidP="005955D0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4D6B87" w:rsidRDefault="004D6B87" w:rsidP="00054793">
      <w:pPr>
        <w:rPr>
          <w:rFonts w:ascii="Times New Roman" w:hAnsi="Times New Roman" w:cs="Times New Roman"/>
        </w:rPr>
      </w:pPr>
    </w:p>
    <w:p w:rsidR="004D6B87" w:rsidRDefault="004D6B87" w:rsidP="00054793">
      <w:pPr>
        <w:rPr>
          <w:rFonts w:ascii="Times New Roman" w:hAnsi="Times New Roman" w:cs="Times New Roman"/>
        </w:rPr>
      </w:pPr>
    </w:p>
    <w:p w:rsidR="004D6B87" w:rsidRDefault="004D6B87" w:rsidP="00054793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42" type="#_x0000_t61" style="position:absolute;margin-left:79.6pt;margin-top:20.15pt;width:172.5pt;height:58.5pt;z-index:251663872" adj="-3663,17945">
            <v:textbox>
              <w:txbxContent>
                <w:p w:rsidR="004D6B87" w:rsidRPr="00827E4A" w:rsidRDefault="004D6B87" w:rsidP="005955D0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827E4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1)How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old is Meryem</w:t>
                  </w:r>
                  <w:r w:rsidRPr="00827E4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?</w:t>
                  </w:r>
                </w:p>
                <w:p w:rsidR="004D6B87" w:rsidRDefault="004D6B87" w:rsidP="005955D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____________________________</w:t>
                  </w:r>
                </w:p>
                <w:p w:rsidR="004D6B87" w:rsidRPr="00827E4A" w:rsidRDefault="004D6B87" w:rsidP="005955D0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4D6B87" w:rsidRDefault="004D6B87" w:rsidP="00054793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group id="_x0000_s1043" style="position:absolute;margin-left:-1.4pt;margin-top:3.85pt;width:81pt;height:108pt;z-index:251655680" coordorigin="6507,10647" coordsize="1620,2160">
            <v:shape id="_x0000_s1044" type="#_x0000_t75" style="position:absolute;left:6777;top:11187;width:810;height:1620">
              <v:imagedata r:id="rId28" o:title=""/>
            </v:shape>
            <v:shape id="_x0000_s1045" type="#_x0000_t202" style="position:absolute;left:6507;top:10647;width:1620;height:540" filled="f" stroked="f">
              <v:textbox style="mso-next-textbox:#_x0000_s1045">
                <w:txbxContent>
                  <w:p w:rsidR="004D6B87" w:rsidRPr="005955D0" w:rsidRDefault="004D6B87" w:rsidP="005955D0"/>
                </w:txbxContent>
              </v:textbox>
            </v:shape>
          </v:group>
        </w:pict>
      </w:r>
      <w:r>
        <w:rPr>
          <w:noProof/>
          <w:lang w:eastAsia="tr-TR"/>
        </w:rPr>
        <w:pict>
          <v:rect id="_x0000_s1046" style="position:absolute;margin-left:-1.4pt;margin-top:15.1pt;width:1in;height:21pt;z-index:251662848">
            <v:textbox>
              <w:txbxContent>
                <w:p w:rsidR="004D6B87" w:rsidRPr="005955D0" w:rsidRDefault="004D6B87" w:rsidP="005955D0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5955D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Meryem-9</w:t>
                  </w:r>
                </w:p>
                <w:p w:rsidR="004D6B87" w:rsidRDefault="004D6B87"/>
              </w:txbxContent>
            </v:textbox>
          </v:rect>
        </w:pict>
      </w:r>
    </w:p>
    <w:p w:rsidR="004D6B87" w:rsidRDefault="004D6B87" w:rsidP="00054793">
      <w:pPr>
        <w:rPr>
          <w:rFonts w:ascii="Times New Roman" w:hAnsi="Times New Roman" w:cs="Times New Roman"/>
        </w:rPr>
      </w:pPr>
    </w:p>
    <w:p w:rsidR="004D6B87" w:rsidRDefault="004D6B87" w:rsidP="00054793">
      <w:pPr>
        <w:rPr>
          <w:rFonts w:ascii="Times New Roman" w:hAnsi="Times New Roman" w:cs="Times New Roman"/>
        </w:rPr>
      </w:pPr>
    </w:p>
    <w:p w:rsidR="004D6B87" w:rsidRDefault="004D6B87" w:rsidP="00054793">
      <w:pPr>
        <w:rPr>
          <w:rFonts w:ascii="Times New Roman" w:hAnsi="Times New Roman" w:cs="Times New Roman"/>
        </w:rPr>
      </w:pPr>
    </w:p>
    <w:p w:rsidR="004D6B87" w:rsidRDefault="004D6B87" w:rsidP="00054793">
      <w:pPr>
        <w:rPr>
          <w:rFonts w:ascii="Times New Roman" w:hAnsi="Times New Roman" w:cs="Times New Roman"/>
        </w:rPr>
      </w:pPr>
    </w:p>
    <w:p w:rsidR="004D6B87" w:rsidRDefault="004D6B87" w:rsidP="00ED4F0A">
      <w:pPr>
        <w:pBdr>
          <w:right w:val="single" w:sz="4" w:space="4" w:color="auto"/>
        </w:pBdr>
        <w:rPr>
          <w:smallCaps/>
        </w:rPr>
      </w:pP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>E</w:t>
      </w:r>
      <w:r>
        <w:rPr>
          <w:smallCaps/>
        </w:rPr>
        <w:t xml:space="preserve">) </w:t>
      </w:r>
      <w:r w:rsidRPr="00ED4F0A">
        <w:rPr>
          <w:rFonts w:ascii="Comic Sans MS" w:hAnsi="Comic Sans MS" w:cs="Comic Sans MS"/>
          <w:b/>
          <w:bCs/>
          <w:smallCaps/>
          <w:sz w:val="20"/>
          <w:szCs w:val="20"/>
        </w:rPr>
        <w:t>mevsimlerin adlarını yazınız</w:t>
      </w:r>
      <w:r>
        <w:rPr>
          <w:smallCaps/>
        </w:rPr>
        <w:t>.( 4.4=16)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0"/>
      </w:tblGrid>
      <w:tr w:rsidR="004D6B87">
        <w:trPr>
          <w:trHeight w:val="540"/>
        </w:trPr>
        <w:tc>
          <w:tcPr>
            <w:tcW w:w="4170" w:type="dxa"/>
          </w:tcPr>
          <w:p w:rsidR="004D6B87" w:rsidRDefault="004D6B87" w:rsidP="00ED4F0A">
            <w:pPr>
              <w:ind w:left="110"/>
              <w:rPr>
                <w:smallCaps/>
              </w:rPr>
            </w:pPr>
            <w:r>
              <w:rPr>
                <w:smallCaps/>
              </w:rPr>
              <w:t>sPRİNG     SUMMER     AUTUMN      WİNTER</w:t>
            </w:r>
          </w:p>
        </w:tc>
      </w:tr>
    </w:tbl>
    <w:p w:rsidR="004D6B87" w:rsidRDefault="004D6B87" w:rsidP="00ED4F0A">
      <w:pPr>
        <w:pBdr>
          <w:right w:val="single" w:sz="4" w:space="4" w:color="auto"/>
        </w:pBdr>
        <w:rPr>
          <w:smallCaps/>
        </w:rPr>
      </w:pPr>
      <w:r w:rsidRPr="00C15B1D">
        <w:rPr>
          <w:rFonts w:ascii="Comic Sans MS" w:hAnsi="Comic Sans MS" w:cs="Comic Sans MS"/>
        </w:rPr>
        <w:pict>
          <v:shape id="_x0000_i1033" type="#_x0000_t75" style="width:49.5pt;height:49.5pt">
            <v:imagedata r:id="rId29" o:title=""/>
          </v:shape>
        </w:pict>
      </w:r>
      <w:r>
        <w:rPr>
          <w:rFonts w:ascii="Comic Sans MS" w:hAnsi="Comic Sans MS" w:cs="Comic Sans MS"/>
        </w:rPr>
        <w:t xml:space="preserve">  </w:t>
      </w:r>
      <w:r w:rsidRPr="00C15B1D">
        <w:rPr>
          <w:rFonts w:ascii="Comic Sans MS" w:hAnsi="Comic Sans MS" w:cs="Comic Sans MS"/>
        </w:rPr>
        <w:pict>
          <v:shape id="_x0000_i1034" type="#_x0000_t75" style="width:39pt;height:45pt">
            <v:imagedata r:id="rId30" o:title=""/>
          </v:shape>
        </w:pict>
      </w:r>
      <w:r>
        <w:rPr>
          <w:rFonts w:ascii="Comic Sans MS" w:hAnsi="Comic Sans MS" w:cs="Comic Sans MS"/>
        </w:rPr>
        <w:t xml:space="preserve">    </w:t>
      </w:r>
      <w:r w:rsidRPr="00C15B1D">
        <w:rPr>
          <w:rFonts w:ascii="Comic Sans MS" w:hAnsi="Comic Sans MS" w:cs="Comic Sans MS"/>
        </w:rPr>
        <w:pict>
          <v:shape id="_x0000_i1035" type="#_x0000_t75" style="width:40.5pt;height:45.75pt">
            <v:imagedata r:id="rId31" o:title=""/>
          </v:shape>
        </w:pict>
      </w:r>
      <w:r>
        <w:rPr>
          <w:rFonts w:ascii="Comic Sans MS" w:hAnsi="Comic Sans MS" w:cs="Comic Sans MS"/>
        </w:rPr>
        <w:t xml:space="preserve">     </w:t>
      </w:r>
      <w:r w:rsidRPr="00C15B1D">
        <w:rPr>
          <w:rFonts w:ascii="Comic Sans MS" w:hAnsi="Comic Sans MS" w:cs="Comic Sans MS"/>
        </w:rPr>
        <w:pict>
          <v:shape id="_x0000_i1036" type="#_x0000_t75" style="width:43.5pt;height:43.5pt">
            <v:imagedata r:id="rId32" o:title=""/>
          </v:shape>
        </w:pict>
      </w:r>
      <w:r>
        <w:rPr>
          <w:rFonts w:ascii="Comic Sans MS" w:hAnsi="Comic Sans MS" w:cs="Comic Sans MS"/>
        </w:rPr>
        <w:t xml:space="preserve">         </w:t>
      </w:r>
    </w:p>
    <w:p w:rsidR="004D6B87" w:rsidRDefault="004D6B87" w:rsidP="00ED4F0A">
      <w:pPr>
        <w:pBdr>
          <w:right w:val="single" w:sz="4" w:space="4" w:color="auto"/>
        </w:pBdr>
        <w:rPr>
          <w:smallCaps/>
        </w:rPr>
      </w:pPr>
      <w:r>
        <w:rPr>
          <w:smallCaps/>
        </w:rPr>
        <w:t xml:space="preserve"> ……….…..     ……..…......      …….…..…..      …………...</w:t>
      </w:r>
    </w:p>
    <w:p w:rsidR="004D6B87" w:rsidRDefault="004D6B87" w:rsidP="00ED4F0A">
      <w:pPr>
        <w:pBdr>
          <w:right w:val="single" w:sz="4" w:space="4" w:color="auto"/>
        </w:pBdr>
        <w:rPr>
          <w:smallCaps/>
        </w:rPr>
      </w:pPr>
    </w:p>
    <w:p w:rsidR="004D6B87" w:rsidRPr="00ED4F0A" w:rsidRDefault="004D6B87" w:rsidP="00ED4F0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D4F0A">
        <w:rPr>
          <w:rFonts w:ascii="Times New Roman" w:hAnsi="Times New Roman" w:cs="Times New Roman"/>
          <w:b/>
          <w:bCs/>
          <w:sz w:val="24"/>
          <w:szCs w:val="24"/>
          <w:u w:val="single"/>
        </w:rPr>
        <w:t>F Write the months.(Ayları yazın.)(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ED4F0A">
        <w:rPr>
          <w:rFonts w:ascii="Times New Roman" w:hAnsi="Times New Roman" w:cs="Times New Roman"/>
          <w:b/>
          <w:bCs/>
          <w:sz w:val="24"/>
          <w:szCs w:val="24"/>
          <w:u w:val="single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3=</w:t>
      </w:r>
      <w:r w:rsidRPr="00ED4F0A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Pr="00ED4F0A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p w:rsidR="004D6B87" w:rsidRDefault="004D6B87" w:rsidP="00ED4F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1-January                       7…………..</w:t>
      </w:r>
    </w:p>
    <w:p w:rsidR="004D6B87" w:rsidRDefault="004D6B87" w:rsidP="00ED4F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2-February                     8……………..</w:t>
      </w:r>
    </w:p>
    <w:p w:rsidR="004D6B87" w:rsidRDefault="004D6B87" w:rsidP="00ED4F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3-…………                   9.September</w:t>
      </w:r>
    </w:p>
    <w:p w:rsidR="004D6B87" w:rsidRDefault="004D6B87" w:rsidP="00ED4F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4-……….                     10…………….</w:t>
      </w:r>
    </w:p>
    <w:p w:rsidR="004D6B87" w:rsidRDefault="004D6B87" w:rsidP="00ED4F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 ….……. .                 11……………</w:t>
      </w:r>
    </w:p>
    <w:p w:rsidR="004D6B87" w:rsidRDefault="004D6B87" w:rsidP="00ED4F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June                          12-December</w:t>
      </w:r>
    </w:p>
    <w:p w:rsidR="004D6B87" w:rsidRPr="00ED4F0A" w:rsidRDefault="004D6B87" w:rsidP="00EE5B45">
      <w:pPr>
        <w:rPr>
          <w:rFonts w:ascii="Times New Roman" w:hAnsi="Times New Roman" w:cs="Times New Roman"/>
          <w:sz w:val="24"/>
          <w:szCs w:val="24"/>
        </w:rPr>
      </w:pPr>
      <w:hyperlink r:id="rId33" w:history="1">
        <w:r>
          <w:rPr>
            <w:rStyle w:val="Hyperlink"/>
            <w:b/>
            <w:bCs/>
            <w:i/>
            <w:iCs/>
          </w:rPr>
          <w:t>www.sorubak.com</w:t>
        </w:r>
      </w:hyperlink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ab/>
      </w:r>
    </w:p>
    <w:sectPr w:rsidR="004D6B87" w:rsidRPr="00ED4F0A" w:rsidSect="00D60264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676BA"/>
    <w:multiLevelType w:val="hybridMultilevel"/>
    <w:tmpl w:val="B4F839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B2D0F"/>
    <w:multiLevelType w:val="hybridMultilevel"/>
    <w:tmpl w:val="5644C2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DF1DD1"/>
    <w:multiLevelType w:val="hybridMultilevel"/>
    <w:tmpl w:val="07E2E442"/>
    <w:lvl w:ilvl="0" w:tplc="3D9E594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74B56A9"/>
    <w:multiLevelType w:val="hybridMultilevel"/>
    <w:tmpl w:val="74B85B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5A0CA4"/>
    <w:multiLevelType w:val="hybridMultilevel"/>
    <w:tmpl w:val="F5EAB7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9E3C58"/>
    <w:multiLevelType w:val="hybridMultilevel"/>
    <w:tmpl w:val="6C405ACA"/>
    <w:lvl w:ilvl="0" w:tplc="603EBE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FE25147"/>
    <w:multiLevelType w:val="hybridMultilevel"/>
    <w:tmpl w:val="324AAF82"/>
    <w:lvl w:ilvl="0" w:tplc="42841A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B45"/>
    <w:rsid w:val="00054793"/>
    <w:rsid w:val="00067E97"/>
    <w:rsid w:val="000B231E"/>
    <w:rsid w:val="000D0937"/>
    <w:rsid w:val="000F7211"/>
    <w:rsid w:val="0010331A"/>
    <w:rsid w:val="0011396E"/>
    <w:rsid w:val="00155CCA"/>
    <w:rsid w:val="0019002D"/>
    <w:rsid w:val="003C751C"/>
    <w:rsid w:val="003D4656"/>
    <w:rsid w:val="004943FD"/>
    <w:rsid w:val="004D6B87"/>
    <w:rsid w:val="00551212"/>
    <w:rsid w:val="00563167"/>
    <w:rsid w:val="005955D0"/>
    <w:rsid w:val="005A2413"/>
    <w:rsid w:val="006538C0"/>
    <w:rsid w:val="00654C54"/>
    <w:rsid w:val="006D5A3E"/>
    <w:rsid w:val="007D2305"/>
    <w:rsid w:val="00827E4A"/>
    <w:rsid w:val="00883122"/>
    <w:rsid w:val="0090449F"/>
    <w:rsid w:val="009C06B8"/>
    <w:rsid w:val="009F0874"/>
    <w:rsid w:val="00A3299F"/>
    <w:rsid w:val="00AC0785"/>
    <w:rsid w:val="00B54A22"/>
    <w:rsid w:val="00BA4327"/>
    <w:rsid w:val="00BF3289"/>
    <w:rsid w:val="00C15B1D"/>
    <w:rsid w:val="00C56D03"/>
    <w:rsid w:val="00C71D95"/>
    <w:rsid w:val="00C8393B"/>
    <w:rsid w:val="00C851C2"/>
    <w:rsid w:val="00CA6637"/>
    <w:rsid w:val="00D60264"/>
    <w:rsid w:val="00DB1D50"/>
    <w:rsid w:val="00ED4269"/>
    <w:rsid w:val="00ED4F0A"/>
    <w:rsid w:val="00EE5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B4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E5B4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E5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5B4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D60264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9044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D23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http://static.arttoday.com/thm/thm11/CL/5344_2005010018/000803_1077_30/000803_1077_3038_v__v.thm.jpg" TargetMode="External"/><Relationship Id="rId18" Type="http://schemas.openxmlformats.org/officeDocument/2006/relationships/image" Target="http://static.arttoday.com/thm/thm11/CL/5433_2005010014/000803_1055_85/000803_1055_8518_v__v.thm.jpg" TargetMode="External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images.google.com.tr/imgres?imgurl=http://www.istegenc.com.tr/content/images/content_2006/eylul/yasam/yasam_hangi_dersi_neden_sevelim_17.jpg&amp;imgrefurl=http://www.istegenc.com.tr/content/yasam/article.asp?lngarticleid=3502&amp;usg=__Xq1zk7xpA6UELhJT5BheDJSBsxo=&amp;h=200&amp;w=175&amp;sz=13&amp;hl=tr&amp;start=8&amp;tbnid=oZms1dPYyHkX7M:&amp;tbnh=104&amp;tbnw=91&amp;prev=/images?q=ingilizce+dersi&amp;gbv=2&amp;hl=tr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openxmlformats.org/officeDocument/2006/relationships/image" Target="media/image9.jpeg"/><Relationship Id="rId25" Type="http://schemas.openxmlformats.org/officeDocument/2006/relationships/image" Target="media/image13.png"/><Relationship Id="rId33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s-demo.clipart.com/search/close-up?oid=3778995&amp;q=music&amp;s=1&amp;a=a&amp;k_mode=all&amp;k_exc=&amp;q_jpeg=1&amp;q_gif=1&amp;q_color=1&amp;q_bw=1&amp;q_eps=1&amp;q_wmf=1&amp;q_psd=1&amp;q_png=1&amp;date=&amp;isadv=1" TargetMode="External"/><Relationship Id="rId20" Type="http://schemas.openxmlformats.org/officeDocument/2006/relationships/image" Target="media/image10.jpe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schools-demo.clipart.com/search/close-up?oid=3737719&amp;q=art&amp;s=211&amp;a=a&amp;cid=&amp;fic=0&amp;k_mode=all&amp;k_exc=&amp;q_jpeg=1&amp;q_gif=1&amp;q_color=1&amp;q_bw=1&amp;q_eps=1&amp;q_wmf=1&amp;q_psd=1&amp;q_png=1&amp;date=&amp;isadv=1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8.jpeg"/><Relationship Id="rId23" Type="http://schemas.openxmlformats.org/officeDocument/2006/relationships/image" Target="media/image11.jpeg"/><Relationship Id="rId28" Type="http://schemas.openxmlformats.org/officeDocument/2006/relationships/image" Target="media/image16.png"/><Relationship Id="rId10" Type="http://schemas.openxmlformats.org/officeDocument/2006/relationships/image" Target="media/image6.png"/><Relationship Id="rId19" Type="http://schemas.openxmlformats.org/officeDocument/2006/relationships/hyperlink" Target="http://images.google.com.tr/imgres?imgurl=http://www.spelman.edu/wcenter/cwp/images/computer_clipart_pc.gif&amp;imgrefurl=http://www.spelman.edu/wcenter/cwp/RESOURCES_PAGES/resources.html&amp;usg=__mNE1vz8InlnZapJ6MSM4twLsz7U=&amp;h=200&amp;w=175&amp;sz=21&amp;hl=tr&amp;start=2&amp;tbnid=vRvh7dtBAayHGM:&amp;tbnh=104&amp;tbnw=91&amp;prev=/images?q=computer+clipart&amp;gbv=2&amp;hl=tr" TargetMode="External"/><Relationship Id="rId31" Type="http://schemas.openxmlformats.org/officeDocument/2006/relationships/image" Target="media/image19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images.google.com.tr/imgres?imgurl=http://www.istegenc.com.tr/content/images/content_2006/eylul/yasam/yasam_hangi_dersi_neden_sevelim_17.jpg&amp;imgrefurl=http://www.istegenc.com.tr/content/yasam/article.asp?lngarticleid=3502&amp;usg=__Xq1zk7xpA6UELhJT5BheDJSBsxo=&amp;h=200&amp;w=175&amp;sz=13&amp;hl=tr&amp;start=8&amp;tbnid=oZms1dPYyHkX7M:&amp;tbnh=104&amp;tbnw=91&amp;prev=/images?q=ingilizce+dersi&amp;gbv=2&amp;hl=tr" TargetMode="External"/><Relationship Id="rId22" Type="http://schemas.openxmlformats.org/officeDocument/2006/relationships/hyperlink" Target="http://images.google.com.tr/imgres?imgurl=http://www.fotosearch.com/bthumb/UNC/UNC201/u21266601.jpg&amp;imgrefurl=http://www.fotosearch.com/clip-art/mathematics.html&amp;usg=__IW4zrW7LXrXb4i7Y3y-oUkgsrXc=&amp;h=143&amp;w=170&amp;sz=11&amp;hl=tr&amp;start=1&amp;um=1&amp;itbs=1&amp;tbnid=c2qmGCsffn2BEM:&amp;tbnh=83&amp;tbnw=99&amp;prev=/images?q=maths+clipart&amp;um=1&amp;hl=tr&amp;sa=G&amp;rlz=1T4SUNC_trTR364TR364&amp;tbs=isch:1" TargetMode="External"/><Relationship Id="rId27" Type="http://schemas.openxmlformats.org/officeDocument/2006/relationships/image" Target="media/image15.png"/><Relationship Id="rId30" Type="http://schemas.openxmlformats.org/officeDocument/2006/relationships/image" Target="media/image18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164</TotalTime>
  <Pages>2</Pages>
  <Words>566</Words>
  <Characters>3231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16</cp:revision>
  <dcterms:created xsi:type="dcterms:W3CDTF">2012-03-25T14:00:00Z</dcterms:created>
  <dcterms:modified xsi:type="dcterms:W3CDTF">2013-03-11T19:47:00Z</dcterms:modified>
</cp:coreProperties>
</file>